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7102C" w14:textId="31C2DA94" w:rsidR="00535962" w:rsidRPr="00F7167E" w:rsidRDefault="00907904" w:rsidP="62CAC5B9">
      <w:pPr>
        <w:pStyle w:val="Prrafodelista"/>
        <w:numPr>
          <w:ilvl w:val="0"/>
          <w:numId w:val="1"/>
        </w:numPr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3D7104D" wp14:editId="41E54096">
                <wp:simplePos x="0" y="0"/>
                <wp:positionH relativeFrom="column">
                  <wp:posOffset>4649492</wp:posOffset>
                </wp:positionH>
                <wp:positionV relativeFrom="paragraph">
                  <wp:posOffset>154983</wp:posOffset>
                </wp:positionV>
                <wp:extent cx="1751921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1921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5E245006" w:rsidR="0026335F" w:rsidRPr="0026335F" w:rsidRDefault="004F08C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457B6">
                                  <w:rPr>
                                    <w:rStyle w:val="Style5"/>
                                    <w:lang w:val="es-DO"/>
                                  </w:rPr>
                                  <w:t>__</w:t>
                                </w:r>
                                <w:r w:rsidR="002448E3">
                                  <w:rPr>
                                    <w:rStyle w:val="Style5"/>
                                    <w:lang w:val="es-DO"/>
                                  </w:rPr>
                                  <w:t xml:space="preserve"> de febrero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D7104D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366.1pt;margin-top:12.2pt;width:137.95pt;height:21.9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" filled="f" stroked="f">
                <v:textbox>
                  <w:txbxContent>
                    <w:p w14:paraId="23D7106C" w14:textId="5E245006" w:rsidR="0026335F" w:rsidRPr="0026335F" w:rsidRDefault="004F08C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457B6">
                            <w:rPr>
                              <w:rStyle w:val="Style5"/>
                              <w:lang w:val="es-DO"/>
                            </w:rPr>
                            <w:t>__</w:t>
                          </w:r>
                          <w:r w:rsidR="002448E3">
                            <w:rPr>
                              <w:rStyle w:val="Style5"/>
                              <w:lang w:val="es-DO"/>
                            </w:rPr>
                            <w:t xml:space="preserve"> de febrero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A42141" w:rsidRPr="000030D2">
        <w:rPr>
          <w:noProof/>
          <w:lang w:val="es-DO" w:eastAsia="es-DO"/>
        </w:rPr>
        <w:drawing>
          <wp:anchor distT="0" distB="0" distL="114300" distR="114300" simplePos="0" relativeHeight="25165824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214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2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193813685"/>
                                </w:sdtPr>
                                <w:sdtEndPr/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802451618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1768802359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061A07D8" w14:textId="4A2F057E" w:rsidR="00870DB9" w:rsidRDefault="00B648BC" w:rsidP="00870DB9">
                                                <w:pPr>
                                                  <w:jc w:val="center"/>
                                                </w:pPr>
                                                <w:r w:rsidRPr="00B648BC"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bCs/>
                                                    <w:caps/>
                                                    <w:spacing w:val="-20"/>
                                                    <w:sz w:val="22"/>
                                                    <w:lang w:val="es-DO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SUPBANCO-DAF-CM-202</w:t>
                                                </w:r>
                                                <w:r w:rsidR="002448E3"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bCs/>
                                                    <w:caps/>
                                                    <w:spacing w:val="-20"/>
                                                    <w:sz w:val="22"/>
                                                    <w:lang w:val="es-DO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6</w:t>
                                                </w:r>
                                                <w:r w:rsidRPr="00B648BC"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bCs/>
                                                    <w:caps/>
                                                    <w:spacing w:val="-20"/>
                                                    <w:sz w:val="22"/>
                                                    <w:lang w:val="es-DO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-00</w:t>
                                                </w:r>
                                                <w:r w:rsidR="009457B6"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bCs/>
                                                    <w:caps/>
                                                    <w:spacing w:val="-20"/>
                                                    <w:sz w:val="22"/>
                                                    <w:lang w:val="es-DO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1</w:t>
                                                </w:r>
                                                <w:r w:rsidR="001674DE">
                                                  <w:rPr>
                                                    <w:rFonts w:ascii="Arial Bold" w:hAnsi="Arial Bold"/>
                                                    <w:b/>
                                                    <w:bCs/>
                                                    <w:caps/>
                                                    <w:spacing w:val="-20"/>
                                                    <w:sz w:val="22"/>
                                                    <w:lang w:val="es-DO"/>
                                                    <w14:shadow w14:blurRad="50800" w14:dist="38100" w14:dir="2700000" w14:sx="100000" w14:sy="100000" w14:kx="0" w14:ky="0" w14:algn="tl">
                                                      <w14:srgbClr w14:val="000000">
                                                        <w14:alpha w14:val="60000"/>
                                                      </w14:srgbClr>
                                                    </w14:shadow>
                                                  </w:rPr>
                                                  <w:t>4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2FAB9408" w14:textId="77777777" w:rsidR="00870DB9" w:rsidRDefault="004F08C9" w:rsidP="00870DB9">
                                            <w:pPr>
                                              <w:jc w:val="center"/>
                                              <w:rPr>
                                                <w:rStyle w:val="Style2"/>
                                              </w:rPr>
                                            </w:pPr>
                                          </w:p>
                                        </w:sdtContent>
                                      </w:sdt>
                                      <w:p w14:paraId="23D7106D" w14:textId="645AB0F9" w:rsidR="001466B0" w:rsidRPr="00535962" w:rsidRDefault="004F08C9" w:rsidP="001466B0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7" style="position:absolute;left:0;text-align:left;margin-left:316.25pt;margin-top:-47.3pt;width:181.7pt;height:55.2pt;z-index:251658245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sz w:val="22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alias w:val="No. del Expediente de Compras "/>
                            <w:tag w:val="No. del Expediente de Compras "/>
                            <w:id w:val="193813685"/>
                          </w:sdtPr>
                          <w:sdtEndPr/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802451618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768802359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061A07D8" w14:textId="4A2F057E" w:rsidR="00870DB9" w:rsidRDefault="00B648BC" w:rsidP="00870DB9">
                                          <w:pPr>
                                            <w:jc w:val="center"/>
                                          </w:pPr>
                                          <w:r w:rsidRPr="00B648BC">
                                            <w:rPr>
                                              <w:rFonts w:ascii="Arial Bold" w:hAnsi="Arial Bold"/>
                                              <w:b/>
                                              <w:bCs/>
                                              <w:caps/>
                                              <w:spacing w:val="-20"/>
                                              <w:sz w:val="22"/>
                                              <w:lang w:val="es-DO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SUPBANCO-DAF-CM-202</w:t>
                                          </w:r>
                                          <w:r w:rsidR="002448E3">
                                            <w:rPr>
                                              <w:rFonts w:ascii="Arial Bold" w:hAnsi="Arial Bold"/>
                                              <w:b/>
                                              <w:bCs/>
                                              <w:caps/>
                                              <w:spacing w:val="-20"/>
                                              <w:sz w:val="22"/>
                                              <w:lang w:val="es-DO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6</w:t>
                                          </w:r>
                                          <w:r w:rsidRPr="00B648BC">
                                            <w:rPr>
                                              <w:rFonts w:ascii="Arial Bold" w:hAnsi="Arial Bold"/>
                                              <w:b/>
                                              <w:bCs/>
                                              <w:caps/>
                                              <w:spacing w:val="-20"/>
                                              <w:sz w:val="22"/>
                                              <w:lang w:val="es-DO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-00</w:t>
                                          </w:r>
                                          <w:r w:rsidR="009457B6">
                                            <w:rPr>
                                              <w:rFonts w:ascii="Arial Bold" w:hAnsi="Arial Bold"/>
                                              <w:b/>
                                              <w:bCs/>
                                              <w:caps/>
                                              <w:spacing w:val="-20"/>
                                              <w:sz w:val="22"/>
                                              <w:lang w:val="es-DO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1</w:t>
                                          </w:r>
                                          <w:r w:rsidR="001674DE">
                                            <w:rPr>
                                              <w:rFonts w:ascii="Arial Bold" w:hAnsi="Arial Bold"/>
                                              <w:b/>
                                              <w:bCs/>
                                              <w:caps/>
                                              <w:spacing w:val="-20"/>
                                              <w:sz w:val="22"/>
                                              <w:lang w:val="es-DO"/>
                                              <w14:shadow w14:blurRad="50800" w14:dist="38100" w14:dir="2700000" w14:sx="100000" w14:sy="100000" w14:kx="0" w14:ky="0" w14:algn="tl">
                                                <w14:srgbClr w14:val="000000">
                                                  <w14:alpha w14:val="60000"/>
                                                </w14:srgbClr>
                                              </w14:shadow>
                                            </w:rPr>
                                            <w:t>4</w:t>
                                          </w:r>
                                        </w:p>
                                      </w:sdtContent>
                                    </w:sdt>
                                    <w:p w14:paraId="2FAB9408" w14:textId="77777777" w:rsidR="00870DB9" w:rsidRDefault="004F08C9" w:rsidP="00870DB9">
                                      <w:pPr>
                                        <w:jc w:val="center"/>
                                        <w:rPr>
                                          <w:rStyle w:val="Style2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23D7106D" w14:textId="645AB0F9" w:rsidR="001466B0" w:rsidRPr="00535962" w:rsidRDefault="004F08C9" w:rsidP="001466B0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4214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2" type="#_x0000_t202" style="position:absolute;left:0;text-align:left;margin-left:-41.35pt;margin-top:-2.05pt;width:81pt;height:6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J1V4wEAAKg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bMy6t1TiVJtfWqLFZpKpmonr526MN7BQOLm5ojDTWhi8ODD5GNqJ6exGYW7k3fp8H29rcLehhv&#10;EvtIeKYepmZipq356ygtimmgPZIchDkuFG/adIA/ORspKjX3P/YCFWf9B0uWvC2Wy5itdFi+WZd0&#10;wMtKc1kRVhJUzQNn8/Y2zHncOzS7jjrNQ7BwQzZqkxQ+szrRpzgk4afoxrxdntOr5x9s+ws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ClZJ1V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3D71049" wp14:editId="0FD2638C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3" type="#_x0000_t202" style="position:absolute;left:0;text-align:left;margin-left:-31.1pt;margin-top:-46.5pt;width:74.65pt;height:24.0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70DAD840">
        <w:t xml:space="preserve">Borrador </w: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NUMPAGES   \* MERGEFORMAT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NUMPAGES   \* MERGEFORMAT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4F08C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4F08C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4F08C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4F08C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4DE8606F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4DE8606F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</w:rPr>
            </w:pPr>
            <w:r w:rsidRPr="4DE8606F">
              <w:rPr>
                <w:spacing w:val="-2"/>
                <w:sz w:val="22"/>
                <w:szCs w:val="22"/>
              </w:rPr>
              <w:t xml:space="preserve">1.  Nombre/ </w:t>
            </w:r>
            <w:r w:rsidR="00E82502" w:rsidRPr="4DE8606F">
              <w:rPr>
                <w:spacing w:val="-2"/>
                <w:sz w:val="22"/>
                <w:szCs w:val="22"/>
              </w:rPr>
              <w:t>Razón Social del Oferente:</w:t>
            </w:r>
            <w:r w:rsidR="00E82502" w:rsidRPr="4DE8606F">
              <w:rPr>
                <w:sz w:val="22"/>
                <w:szCs w:val="22"/>
              </w:rPr>
              <w:t xml:space="preserve">  </w:t>
            </w:r>
            <w:r w:rsidR="00E82502" w:rsidRPr="4DE8606F">
              <w:rPr>
                <w:i/>
                <w:iCs/>
                <w:color w:val="FF0000"/>
                <w:sz w:val="22"/>
                <w:szCs w:val="22"/>
              </w:rPr>
              <w:t>[indicar el nombre jurídico del Oferente]</w:t>
            </w:r>
          </w:p>
        </w:tc>
      </w:tr>
      <w:tr w:rsidR="00E82502" w:rsidRPr="00E82502" w14:paraId="23D7103B" w14:textId="77777777" w:rsidTr="4DE8606F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4DE8606F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4DE8606F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4DE8606F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4DE8606F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8A487D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92CDA" w14:textId="77777777" w:rsidR="004F08C9" w:rsidRDefault="004F08C9" w:rsidP="001007E7">
      <w:pPr>
        <w:spacing w:after="0" w:line="240" w:lineRule="auto"/>
      </w:pPr>
      <w:r>
        <w:separator/>
      </w:r>
    </w:p>
  </w:endnote>
  <w:endnote w:type="continuationSeparator" w:id="0">
    <w:p w14:paraId="7FD22E38" w14:textId="77777777" w:rsidR="004F08C9" w:rsidRDefault="004F08C9" w:rsidP="001007E7">
      <w:pPr>
        <w:spacing w:after="0" w:line="240" w:lineRule="auto"/>
      </w:pPr>
      <w:r>
        <w:continuationSeparator/>
      </w:r>
    </w:p>
  </w:endnote>
  <w:endnote w:type="continuationNotice" w:id="1">
    <w:p w14:paraId="777F0CD4" w14:textId="77777777" w:rsidR="004F08C9" w:rsidRDefault="004F08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58242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9D64E" w14:textId="77777777" w:rsidR="004F08C9" w:rsidRDefault="004F08C9" w:rsidP="001007E7">
      <w:pPr>
        <w:spacing w:after="0" w:line="240" w:lineRule="auto"/>
      </w:pPr>
      <w:r>
        <w:separator/>
      </w:r>
    </w:p>
  </w:footnote>
  <w:footnote w:type="continuationSeparator" w:id="0">
    <w:p w14:paraId="5CC5A45C" w14:textId="77777777" w:rsidR="004F08C9" w:rsidRDefault="004F08C9" w:rsidP="001007E7">
      <w:pPr>
        <w:spacing w:after="0" w:line="240" w:lineRule="auto"/>
      </w:pPr>
      <w:r>
        <w:continuationSeparator/>
      </w:r>
    </w:p>
  </w:footnote>
  <w:footnote w:type="continuationNotice" w:id="1">
    <w:p w14:paraId="09092B0B" w14:textId="77777777" w:rsidR="004F08C9" w:rsidRDefault="004F08C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E42996"/>
    <w:multiLevelType w:val="hybridMultilevel"/>
    <w:tmpl w:val="E176FA6A"/>
    <w:lvl w:ilvl="0" w:tplc="3DA89F76">
      <w:numFmt w:val="decimal"/>
      <w:lvlText w:val="%1."/>
      <w:lvlJc w:val="left"/>
      <w:pPr>
        <w:ind w:left="720" w:hanging="360"/>
      </w:pPr>
    </w:lvl>
    <w:lvl w:ilvl="1" w:tplc="E9063730">
      <w:start w:val="1"/>
      <w:numFmt w:val="lowerLetter"/>
      <w:lvlText w:val="%2."/>
      <w:lvlJc w:val="left"/>
      <w:pPr>
        <w:ind w:left="1440" w:hanging="360"/>
      </w:pPr>
    </w:lvl>
    <w:lvl w:ilvl="2" w:tplc="99F6ED20">
      <w:start w:val="1"/>
      <w:numFmt w:val="lowerRoman"/>
      <w:lvlText w:val="%3."/>
      <w:lvlJc w:val="right"/>
      <w:pPr>
        <w:ind w:left="2160" w:hanging="180"/>
      </w:pPr>
    </w:lvl>
    <w:lvl w:ilvl="3" w:tplc="960CD9F8">
      <w:start w:val="1"/>
      <w:numFmt w:val="decimal"/>
      <w:lvlText w:val="%4."/>
      <w:lvlJc w:val="left"/>
      <w:pPr>
        <w:ind w:left="2880" w:hanging="360"/>
      </w:pPr>
    </w:lvl>
    <w:lvl w:ilvl="4" w:tplc="9620B5BA">
      <w:start w:val="1"/>
      <w:numFmt w:val="lowerLetter"/>
      <w:lvlText w:val="%5."/>
      <w:lvlJc w:val="left"/>
      <w:pPr>
        <w:ind w:left="3600" w:hanging="360"/>
      </w:pPr>
    </w:lvl>
    <w:lvl w:ilvl="5" w:tplc="5164010E">
      <w:start w:val="1"/>
      <w:numFmt w:val="lowerRoman"/>
      <w:lvlText w:val="%6."/>
      <w:lvlJc w:val="right"/>
      <w:pPr>
        <w:ind w:left="4320" w:hanging="180"/>
      </w:pPr>
    </w:lvl>
    <w:lvl w:ilvl="6" w:tplc="DAC44FAA">
      <w:start w:val="1"/>
      <w:numFmt w:val="decimal"/>
      <w:lvlText w:val="%7."/>
      <w:lvlJc w:val="left"/>
      <w:pPr>
        <w:ind w:left="5040" w:hanging="360"/>
      </w:pPr>
    </w:lvl>
    <w:lvl w:ilvl="7" w:tplc="B25AC42E">
      <w:start w:val="1"/>
      <w:numFmt w:val="lowerLetter"/>
      <w:lvlText w:val="%8."/>
      <w:lvlJc w:val="left"/>
      <w:pPr>
        <w:ind w:left="5760" w:hanging="360"/>
      </w:pPr>
    </w:lvl>
    <w:lvl w:ilvl="8" w:tplc="C48CEAB0">
      <w:start w:val="1"/>
      <w:numFmt w:val="lowerRoman"/>
      <w:lvlText w:val="%9."/>
      <w:lvlJc w:val="right"/>
      <w:pPr>
        <w:ind w:left="6480" w:hanging="180"/>
      </w:pPr>
    </w:lvl>
  </w:abstractNum>
  <w:num w:numId="1" w16cid:durableId="761880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625"/>
    <w:rsid w:val="00034DD9"/>
    <w:rsid w:val="00045479"/>
    <w:rsid w:val="0005792C"/>
    <w:rsid w:val="000B0DCD"/>
    <w:rsid w:val="000B71A2"/>
    <w:rsid w:val="000E02D9"/>
    <w:rsid w:val="001007E7"/>
    <w:rsid w:val="001020C0"/>
    <w:rsid w:val="001466B0"/>
    <w:rsid w:val="00157600"/>
    <w:rsid w:val="001674DE"/>
    <w:rsid w:val="00170EC5"/>
    <w:rsid w:val="00181E8D"/>
    <w:rsid w:val="00191EAC"/>
    <w:rsid w:val="00194FF2"/>
    <w:rsid w:val="001A3F92"/>
    <w:rsid w:val="001F19AD"/>
    <w:rsid w:val="001F6D8F"/>
    <w:rsid w:val="001F73A7"/>
    <w:rsid w:val="002009A7"/>
    <w:rsid w:val="002035AE"/>
    <w:rsid w:val="00212E6F"/>
    <w:rsid w:val="002448E3"/>
    <w:rsid w:val="00253DBA"/>
    <w:rsid w:val="0026335F"/>
    <w:rsid w:val="00284714"/>
    <w:rsid w:val="00295BD4"/>
    <w:rsid w:val="002D451D"/>
    <w:rsid w:val="002E1412"/>
    <w:rsid w:val="00314023"/>
    <w:rsid w:val="00341484"/>
    <w:rsid w:val="00392351"/>
    <w:rsid w:val="003A6141"/>
    <w:rsid w:val="003E4793"/>
    <w:rsid w:val="00404131"/>
    <w:rsid w:val="0042490F"/>
    <w:rsid w:val="004379A6"/>
    <w:rsid w:val="0044234A"/>
    <w:rsid w:val="00456C17"/>
    <w:rsid w:val="004653E0"/>
    <w:rsid w:val="00466B9C"/>
    <w:rsid w:val="00486736"/>
    <w:rsid w:val="004B30DA"/>
    <w:rsid w:val="004C5C71"/>
    <w:rsid w:val="004D45A8"/>
    <w:rsid w:val="004E70EC"/>
    <w:rsid w:val="004F08C9"/>
    <w:rsid w:val="004F40FA"/>
    <w:rsid w:val="00535962"/>
    <w:rsid w:val="005A2BF4"/>
    <w:rsid w:val="00611A07"/>
    <w:rsid w:val="0062592A"/>
    <w:rsid w:val="006506D0"/>
    <w:rsid w:val="00651E48"/>
    <w:rsid w:val="006539C5"/>
    <w:rsid w:val="006612C2"/>
    <w:rsid w:val="00665AC7"/>
    <w:rsid w:val="00666D56"/>
    <w:rsid w:val="006709BC"/>
    <w:rsid w:val="006B58F3"/>
    <w:rsid w:val="006F567F"/>
    <w:rsid w:val="007115EF"/>
    <w:rsid w:val="00725091"/>
    <w:rsid w:val="007762F3"/>
    <w:rsid w:val="00780880"/>
    <w:rsid w:val="00785C8F"/>
    <w:rsid w:val="007B0E1F"/>
    <w:rsid w:val="007B6F6F"/>
    <w:rsid w:val="00820C9F"/>
    <w:rsid w:val="0082707E"/>
    <w:rsid w:val="008315B0"/>
    <w:rsid w:val="00870DB9"/>
    <w:rsid w:val="00872C1B"/>
    <w:rsid w:val="008A487D"/>
    <w:rsid w:val="008B3AE5"/>
    <w:rsid w:val="008C388B"/>
    <w:rsid w:val="008F6E96"/>
    <w:rsid w:val="00907904"/>
    <w:rsid w:val="00916694"/>
    <w:rsid w:val="009457B6"/>
    <w:rsid w:val="00966EEE"/>
    <w:rsid w:val="00977C54"/>
    <w:rsid w:val="00A16099"/>
    <w:rsid w:val="00A42141"/>
    <w:rsid w:val="00A640BD"/>
    <w:rsid w:val="00A641A7"/>
    <w:rsid w:val="00A72F42"/>
    <w:rsid w:val="00AB3249"/>
    <w:rsid w:val="00AD7919"/>
    <w:rsid w:val="00AF2E6B"/>
    <w:rsid w:val="00B62EEF"/>
    <w:rsid w:val="00B648BC"/>
    <w:rsid w:val="00B81FF0"/>
    <w:rsid w:val="00B97B51"/>
    <w:rsid w:val="00BA0007"/>
    <w:rsid w:val="00BB1D79"/>
    <w:rsid w:val="00BC1D0C"/>
    <w:rsid w:val="00BC61BD"/>
    <w:rsid w:val="00BD1586"/>
    <w:rsid w:val="00BD4DA9"/>
    <w:rsid w:val="00C078CB"/>
    <w:rsid w:val="00C22DBE"/>
    <w:rsid w:val="00C3569D"/>
    <w:rsid w:val="00C5078F"/>
    <w:rsid w:val="00C55171"/>
    <w:rsid w:val="00C66D08"/>
    <w:rsid w:val="00C7470C"/>
    <w:rsid w:val="00C940E6"/>
    <w:rsid w:val="00CA0E82"/>
    <w:rsid w:val="00CA164C"/>
    <w:rsid w:val="00CA4661"/>
    <w:rsid w:val="00CB2864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DD633B"/>
    <w:rsid w:val="00E13E55"/>
    <w:rsid w:val="00E52C9F"/>
    <w:rsid w:val="00E53964"/>
    <w:rsid w:val="00E5591B"/>
    <w:rsid w:val="00E734FA"/>
    <w:rsid w:val="00E82502"/>
    <w:rsid w:val="00E91548"/>
    <w:rsid w:val="00EA6B34"/>
    <w:rsid w:val="00EA7406"/>
    <w:rsid w:val="00EE1E7B"/>
    <w:rsid w:val="00EE74B5"/>
    <w:rsid w:val="00F225BF"/>
    <w:rsid w:val="00F33D31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  <w:rsid w:val="4DE8606F"/>
    <w:rsid w:val="62CAC5B9"/>
    <w:rsid w:val="70DAD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3D7102C"/>
  <w15:docId w15:val="{5598B406-AA9D-4CFD-AB66-5E741B63A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Prrafodelista">
    <w:name w:val="List Paragraph"/>
    <w:basedOn w:val="Normal"/>
    <w:uiPriority w:val="34"/>
    <w:qFormat/>
    <w:rsid w:val="62CAC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C9538-B17A-4587-B4B5-BE7DB4B11373}"/>
</file>

<file path=customXml/itemProps2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EC4B88-D5AC-4AFE-9402-027225CD64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4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</Template>
  <TotalTime>10</TotalTime>
  <Pages>1</Pages>
  <Words>157</Words>
  <Characters>862</Characters>
  <Application>Microsoft Office Word</Application>
  <DocSecurity>0</DocSecurity>
  <Lines>39</Lines>
  <Paragraphs>16</Paragraphs>
  <ScaleCrop>false</ScaleCrop>
  <Company>Hewlett-Packard Company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cp:lastModifiedBy>Martha Gladys Jiménez Feliz</cp:lastModifiedBy>
  <cp:revision>31</cp:revision>
  <cp:lastPrinted>2011-03-05T02:48:00Z</cp:lastPrinted>
  <dcterms:created xsi:type="dcterms:W3CDTF">2014-01-15T21:04:00Z</dcterms:created>
  <dcterms:modified xsi:type="dcterms:W3CDTF">2026-02-23T20:59:00Z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2022-11-29T14:07:18Z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370d2c7e-7c06-4035-bc2a-a477f876ecd1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